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AD44E" w14:textId="77777777" w:rsidR="00AE0709" w:rsidRDefault="00AE0709" w:rsidP="00AE0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TRYPLOWE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3DFF8748" w14:textId="77777777" w:rsidR="00AE0709" w:rsidRDefault="00AE0709" w:rsidP="00AE0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Lalworth</w:t>
      </w:r>
      <w:proofErr w:type="spellEnd"/>
      <w:r>
        <w:rPr>
          <w:rFonts w:cs="Times New Roman"/>
          <w:szCs w:val="24"/>
        </w:rPr>
        <w:t>, Cambridgeshire. Servant.</w:t>
      </w:r>
    </w:p>
    <w:p w14:paraId="0EF5B1EC" w14:textId="77777777" w:rsidR="00AE0709" w:rsidRDefault="00AE0709" w:rsidP="00AE0709">
      <w:pPr>
        <w:pStyle w:val="NoSpacing"/>
        <w:rPr>
          <w:rFonts w:cs="Times New Roman"/>
          <w:szCs w:val="24"/>
        </w:rPr>
      </w:pPr>
    </w:p>
    <w:p w14:paraId="02B75945" w14:textId="77777777" w:rsidR="00AE0709" w:rsidRDefault="00AE0709" w:rsidP="00AE0709">
      <w:pPr>
        <w:pStyle w:val="NoSpacing"/>
        <w:rPr>
          <w:rFonts w:cs="Times New Roman"/>
          <w:szCs w:val="24"/>
        </w:rPr>
      </w:pPr>
    </w:p>
    <w:p w14:paraId="4EE857D3" w14:textId="77777777" w:rsidR="00AE0709" w:rsidRDefault="00AE0709" w:rsidP="00AE0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Oct.1452</w:t>
      </w:r>
      <w:r>
        <w:rPr>
          <w:rFonts w:cs="Times New Roman"/>
          <w:szCs w:val="24"/>
        </w:rPr>
        <w:tab/>
        <w:t xml:space="preserve">He was pardoned for not appearing to answer John </w:t>
      </w:r>
      <w:proofErr w:type="spellStart"/>
      <w:r>
        <w:rPr>
          <w:rFonts w:cs="Times New Roman"/>
          <w:szCs w:val="24"/>
        </w:rPr>
        <w:t>Asplon</w:t>
      </w:r>
      <w:proofErr w:type="spellEnd"/>
      <w:r>
        <w:rPr>
          <w:rFonts w:cs="Times New Roman"/>
          <w:szCs w:val="24"/>
        </w:rPr>
        <w:t>(q.v.)</w:t>
      </w:r>
    </w:p>
    <w:p w14:paraId="427E167E" w14:textId="77777777" w:rsidR="00AE0709" w:rsidRDefault="00AE0709" w:rsidP="00AE0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a trespass.   (C.P.R. 1452-61 p.2)</w:t>
      </w:r>
    </w:p>
    <w:p w14:paraId="7A31AC46" w14:textId="77777777" w:rsidR="00AE0709" w:rsidRDefault="00AE0709" w:rsidP="00AE0709">
      <w:pPr>
        <w:pStyle w:val="NoSpacing"/>
        <w:rPr>
          <w:rFonts w:cs="Times New Roman"/>
          <w:szCs w:val="24"/>
        </w:rPr>
      </w:pPr>
    </w:p>
    <w:p w14:paraId="5EAAE4BA" w14:textId="77777777" w:rsidR="00AE0709" w:rsidRDefault="00AE0709" w:rsidP="00AE0709">
      <w:pPr>
        <w:pStyle w:val="NoSpacing"/>
        <w:rPr>
          <w:rFonts w:cs="Times New Roman"/>
          <w:szCs w:val="24"/>
        </w:rPr>
      </w:pPr>
    </w:p>
    <w:p w14:paraId="5D15919B" w14:textId="77777777" w:rsidR="00AE0709" w:rsidRDefault="00AE0709" w:rsidP="00AE07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2024</w:t>
      </w:r>
    </w:p>
    <w:p w14:paraId="7F8E370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A5163" w14:textId="77777777" w:rsidR="00AE0709" w:rsidRDefault="00AE0709" w:rsidP="009139A6">
      <w:r>
        <w:separator/>
      </w:r>
    </w:p>
  </w:endnote>
  <w:endnote w:type="continuationSeparator" w:id="0">
    <w:p w14:paraId="76C5125C" w14:textId="77777777" w:rsidR="00AE0709" w:rsidRDefault="00AE07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5DC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BC1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348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84E3A" w14:textId="77777777" w:rsidR="00AE0709" w:rsidRDefault="00AE0709" w:rsidP="009139A6">
      <w:r>
        <w:separator/>
      </w:r>
    </w:p>
  </w:footnote>
  <w:footnote w:type="continuationSeparator" w:id="0">
    <w:p w14:paraId="07FEE974" w14:textId="77777777" w:rsidR="00AE0709" w:rsidRDefault="00AE07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FA94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8F82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B30B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709"/>
    <w:rsid w:val="000666E0"/>
    <w:rsid w:val="002510B7"/>
    <w:rsid w:val="00270799"/>
    <w:rsid w:val="005C130B"/>
    <w:rsid w:val="006B20BC"/>
    <w:rsid w:val="00826F5C"/>
    <w:rsid w:val="009139A6"/>
    <w:rsid w:val="009411C2"/>
    <w:rsid w:val="009448BB"/>
    <w:rsid w:val="00947624"/>
    <w:rsid w:val="00A3176C"/>
    <w:rsid w:val="00AE070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53641"/>
  <w15:chartTrackingRefBased/>
  <w15:docId w15:val="{9D75B9B8-0674-447C-80A1-0B59F915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2024-06-12T20:27:00Z</dcterms:created>
  <dcterms:modified xsi:type="dcterms:W3CDTF">2024-06-12T20:27:00Z</dcterms:modified>
</cp:coreProperties>
</file>